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9A31E" w14:textId="6C9FF2DC" w:rsidR="008D41FF" w:rsidRPr="001C332D" w:rsidRDefault="008D41FF" w:rsidP="008D41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F657F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659FF" w:rsidRPr="001659FF">
        <w:rPr>
          <w:rFonts w:ascii="Arial" w:eastAsia="MS Mincho" w:hAnsi="Arial" w:cs="Arial"/>
          <w:b/>
          <w:sz w:val="24"/>
          <w:szCs w:val="24"/>
          <w:lang w:eastAsia="ja-JP"/>
        </w:rPr>
        <w:t>S1-240096</w:t>
      </w:r>
    </w:p>
    <w:p w14:paraId="3D23827A" w14:textId="1B2D3B7F" w:rsidR="008D41FF" w:rsidRPr="000D6532" w:rsidRDefault="00F657F9" w:rsidP="008D41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206D3D" w:rsidRPr="00206D3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206D3D" w:rsidRPr="00206D3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F657F9">
        <w:rPr>
          <w:rFonts w:ascii="Arial" w:eastAsia="MS Mincho" w:hAnsi="Arial" w:cs="Arial"/>
          <w:b/>
          <w:sz w:val="24"/>
          <w:szCs w:val="24"/>
          <w:lang w:eastAsia="ja-JP"/>
        </w:rPr>
        <w:t>26 Feb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ruary </w:t>
      </w:r>
      <w:r w:rsidRPr="00F657F9">
        <w:rPr>
          <w:rFonts w:ascii="Arial" w:eastAsia="MS Mincho" w:hAnsi="Arial" w:cs="Arial"/>
          <w:b/>
          <w:sz w:val="24"/>
          <w:szCs w:val="24"/>
          <w:lang w:eastAsia="ja-JP"/>
        </w:rPr>
        <w:t>- 1 March 2024</w:t>
      </w:r>
      <w:r w:rsidR="008D41F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41F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370A5B5" w:rsidR="00E66326" w:rsidRPr="000D6532" w:rsidRDefault="00E66326" w:rsidP="00206D3D">
      <w:pPr>
        <w:tabs>
          <w:tab w:val="left" w:pos="1701"/>
        </w:tabs>
        <w:overflowPunct w:val="0"/>
        <w:autoSpaceDE w:val="0"/>
        <w:autoSpaceDN w:val="0"/>
        <w:adjustRightInd w:val="0"/>
        <w:ind w:left="568" w:hanging="568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06D3D">
        <w:rPr>
          <w:rFonts w:ascii="Arial" w:eastAsia="SimSun" w:hAnsi="Arial"/>
          <w:sz w:val="24"/>
          <w:szCs w:val="24"/>
          <w:lang w:eastAsia="en-GB"/>
        </w:rPr>
        <w:t xml:space="preserve">          </w:t>
      </w:r>
      <w:r w:rsidR="00206D3D">
        <w:rPr>
          <w:rFonts w:ascii="Arial" w:eastAsia="SimSun" w:hAnsi="Arial"/>
          <w:sz w:val="24"/>
          <w:szCs w:val="24"/>
          <w:lang w:eastAsia="en-GB"/>
        </w:rPr>
        <w:tab/>
        <w:t xml:space="preserve">Discussion on </w:t>
      </w:r>
      <w:r w:rsidR="002727C3">
        <w:rPr>
          <w:rFonts w:ascii="Arial" w:eastAsia="SimSun" w:hAnsi="Arial"/>
          <w:sz w:val="24"/>
          <w:szCs w:val="24"/>
          <w:lang w:eastAsia="en-GB"/>
        </w:rPr>
        <w:t xml:space="preserve">Rel-18 service requirements </w:t>
      </w:r>
      <w:r w:rsidR="008F2EF2">
        <w:rPr>
          <w:rFonts w:ascii="Arial" w:eastAsia="SimSun" w:hAnsi="Arial"/>
          <w:sz w:val="24"/>
          <w:szCs w:val="24"/>
          <w:lang w:eastAsia="en-GB"/>
        </w:rPr>
        <w:t xml:space="preserve">clean-up </w:t>
      </w:r>
      <w:r w:rsidR="00206D3D">
        <w:rPr>
          <w:rFonts w:ascii="Arial" w:eastAsia="SimSun" w:hAnsi="Arial"/>
          <w:sz w:val="24"/>
          <w:szCs w:val="24"/>
          <w:lang w:eastAsia="en-GB"/>
        </w:rPr>
        <w:t>in TS 22.</w:t>
      </w:r>
      <w:r w:rsidR="00D81B83">
        <w:rPr>
          <w:rFonts w:ascii="Arial" w:eastAsia="SimSun" w:hAnsi="Arial"/>
          <w:sz w:val="24"/>
          <w:szCs w:val="24"/>
          <w:lang w:eastAsia="en-GB"/>
        </w:rPr>
        <w:t>10</w:t>
      </w:r>
      <w:r w:rsidR="00A64A45">
        <w:rPr>
          <w:rFonts w:ascii="Arial" w:eastAsia="SimSun" w:hAnsi="Arial"/>
          <w:sz w:val="24"/>
          <w:szCs w:val="24"/>
          <w:lang w:eastAsia="en-GB"/>
        </w:rPr>
        <w:t>4</w:t>
      </w:r>
    </w:p>
    <w:p w14:paraId="139BB5A7" w14:textId="3AC261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657F9">
        <w:rPr>
          <w:rFonts w:ascii="Arial" w:eastAsia="SimSun" w:hAnsi="Arial"/>
          <w:sz w:val="24"/>
          <w:szCs w:val="24"/>
          <w:lang w:eastAsia="en-GB"/>
        </w:rPr>
        <w:t>5.1</w:t>
      </w:r>
    </w:p>
    <w:p w14:paraId="57949212" w14:textId="32E75885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C5361">
        <w:rPr>
          <w:rFonts w:ascii="Arial" w:eastAsia="SimSun" w:hAnsi="Arial"/>
          <w:sz w:val="24"/>
          <w:szCs w:val="24"/>
          <w:lang w:eastAsia="en-GB"/>
        </w:rPr>
        <w:t>Huawei</w:t>
      </w:r>
    </w:p>
    <w:p w14:paraId="79B4A489" w14:textId="1B6695AC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</w:t>
      </w:r>
      <w:r w:rsidR="0035143B">
        <w:rPr>
          <w:rFonts w:ascii="Arial" w:eastAsia="SimSun" w:hAnsi="Arial"/>
          <w:sz w:val="24"/>
          <w:szCs w:val="24"/>
          <w:lang w:eastAsia="en-GB"/>
        </w:rPr>
        <w:t>ntact:</w:t>
      </w:r>
      <w:r w:rsidR="0035143B">
        <w:rPr>
          <w:rFonts w:ascii="Arial" w:eastAsia="SimSun" w:hAnsi="Arial"/>
          <w:sz w:val="24"/>
          <w:szCs w:val="24"/>
          <w:lang w:eastAsia="en-GB"/>
        </w:rPr>
        <w:tab/>
      </w:r>
      <w:r w:rsidR="008D41FF" w:rsidRPr="008D41FF">
        <w:rPr>
          <w:rFonts w:ascii="Arial" w:eastAsia="SimSun" w:hAnsi="Arial"/>
          <w:sz w:val="24"/>
          <w:szCs w:val="24"/>
          <w:lang w:eastAsia="en-GB"/>
        </w:rPr>
        <w:t>Alice Li (alice.li1@huawei.com)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769D59" w14:textId="4FE615D4" w:rsidR="00223E94" w:rsidRPr="000D6532" w:rsidRDefault="00223E94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23E94">
        <w:rPr>
          <w:rFonts w:ascii="Arial" w:eastAsia="Calibri" w:hAnsi="Arial" w:cs="Arial"/>
          <w:i/>
          <w:sz w:val="22"/>
          <w:szCs w:val="22"/>
        </w:rPr>
        <w:t xml:space="preserve">Abstract: This document discusses </w:t>
      </w:r>
      <w:bookmarkStart w:id="0" w:name="_GoBack"/>
      <w:bookmarkEnd w:id="0"/>
      <w:r w:rsidR="00206D3D">
        <w:rPr>
          <w:rFonts w:ascii="Arial" w:eastAsia="Calibri" w:hAnsi="Arial" w:cs="Arial"/>
          <w:i/>
          <w:sz w:val="22"/>
          <w:szCs w:val="22"/>
        </w:rPr>
        <w:t xml:space="preserve">how to </w:t>
      </w:r>
      <w:r w:rsidR="00F657F9">
        <w:rPr>
          <w:rFonts w:ascii="Arial" w:eastAsia="Calibri" w:hAnsi="Arial" w:cs="Arial"/>
          <w:i/>
          <w:sz w:val="22"/>
          <w:szCs w:val="22"/>
        </w:rPr>
        <w:t xml:space="preserve">clean up the Rel-18 service requirements </w:t>
      </w:r>
      <w:r w:rsidR="00206D3D">
        <w:rPr>
          <w:rFonts w:ascii="Arial" w:eastAsia="Calibri" w:hAnsi="Arial" w:cs="Arial"/>
          <w:i/>
          <w:sz w:val="22"/>
          <w:szCs w:val="22"/>
        </w:rPr>
        <w:t>capture</w:t>
      </w:r>
      <w:r w:rsidR="00F657F9">
        <w:rPr>
          <w:rFonts w:ascii="Arial" w:eastAsia="Calibri" w:hAnsi="Arial" w:cs="Arial"/>
          <w:i/>
          <w:sz w:val="22"/>
          <w:szCs w:val="22"/>
        </w:rPr>
        <w:t>d</w:t>
      </w:r>
      <w:r w:rsidR="00206D3D">
        <w:rPr>
          <w:rFonts w:ascii="Arial" w:eastAsia="Calibri" w:hAnsi="Arial" w:cs="Arial"/>
          <w:i/>
          <w:sz w:val="22"/>
          <w:szCs w:val="22"/>
        </w:rPr>
        <w:t xml:space="preserve"> in TS 22.</w:t>
      </w:r>
      <w:r w:rsidR="00D81B83">
        <w:rPr>
          <w:rFonts w:ascii="Arial" w:eastAsia="Calibri" w:hAnsi="Arial" w:cs="Arial"/>
          <w:i/>
          <w:sz w:val="22"/>
          <w:szCs w:val="22"/>
        </w:rPr>
        <w:t>10</w:t>
      </w:r>
      <w:r w:rsidR="00BF5801">
        <w:rPr>
          <w:rFonts w:ascii="Arial" w:eastAsia="Calibri" w:hAnsi="Arial" w:cs="Arial"/>
          <w:i/>
          <w:sz w:val="22"/>
          <w:szCs w:val="22"/>
        </w:rPr>
        <w:t>4</w:t>
      </w:r>
      <w:r w:rsidR="005B69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F657F9">
        <w:rPr>
          <w:rFonts w:ascii="Arial" w:eastAsia="Calibri" w:hAnsi="Arial" w:cs="Arial"/>
          <w:i/>
          <w:sz w:val="22"/>
          <w:szCs w:val="22"/>
        </w:rPr>
        <w:t>following SA1 Chair/MCC guidance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, and proposes </w:t>
      </w:r>
      <w:r w:rsidR="00F657F9">
        <w:rPr>
          <w:rFonts w:ascii="Arial" w:eastAsia="Calibri" w:hAnsi="Arial" w:cs="Arial"/>
          <w:i/>
          <w:sz w:val="22"/>
          <w:szCs w:val="22"/>
        </w:rPr>
        <w:t>a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 way forward.</w:t>
      </w:r>
    </w:p>
    <w:p w14:paraId="2F37AB3D" w14:textId="77777777" w:rsidR="007A1CAA" w:rsidRPr="001F4E01" w:rsidRDefault="007A1CAA" w:rsidP="007A1CAA">
      <w:pPr>
        <w:pStyle w:val="CRCoverPage"/>
        <w:rPr>
          <w:b/>
        </w:rPr>
      </w:pPr>
      <w:r w:rsidRPr="001F4E01">
        <w:rPr>
          <w:b/>
        </w:rPr>
        <w:t>1. Introduction</w:t>
      </w:r>
    </w:p>
    <w:p w14:paraId="05B11FED" w14:textId="0F3ECB6A" w:rsidR="007A1CAA" w:rsidRPr="001F4E01" w:rsidRDefault="007A1CAA" w:rsidP="007A1CAA">
      <w:r>
        <w:t xml:space="preserve">The </w:t>
      </w:r>
      <w:r w:rsidR="00D3293B">
        <w:t xml:space="preserve">process </w:t>
      </w:r>
      <w:r w:rsidR="00442BD8">
        <w:t>of Rel-18 Stage-1 clean-up (</w:t>
      </w:r>
      <w:r w:rsidR="00442BD8" w:rsidRPr="00442BD8">
        <w:t>S1-233292</w:t>
      </w:r>
      <w:r w:rsidR="00442BD8">
        <w:t>) was endorsed in the last SA1 meeting. There are several Rel-18 WIs (including both WIs following the corresponding SIs</w:t>
      </w:r>
      <w:r w:rsidR="008356CB">
        <w:t>,</w:t>
      </w:r>
      <w:r w:rsidR="00442BD8">
        <w:t xml:space="preserve"> and mini</w:t>
      </w:r>
      <w:r w:rsidR="008356CB">
        <w:t xml:space="preserve"> </w:t>
      </w:r>
      <w:r w:rsidR="00442BD8">
        <w:t>WIs), with which part of the service requirements are captured in TS 22.</w:t>
      </w:r>
      <w:r w:rsidR="00D81B83">
        <w:t>10</w:t>
      </w:r>
      <w:r w:rsidR="00BF5801">
        <w:t>4</w:t>
      </w:r>
      <w:r w:rsidR="00442BD8">
        <w:t xml:space="preserve">. </w:t>
      </w:r>
      <w:r w:rsidR="009D4018">
        <w:t>T</w:t>
      </w:r>
      <w:r>
        <w:t xml:space="preserve">his document discusses and proposes the way forward for </w:t>
      </w:r>
      <w:r w:rsidR="00442BD8">
        <w:t>cleaning up the Rel-18</w:t>
      </w:r>
      <w:r w:rsidR="009D4018">
        <w:t xml:space="preserve"> normative requirements in TS 22.</w:t>
      </w:r>
      <w:r w:rsidR="00D81B83">
        <w:t>10</w:t>
      </w:r>
      <w:r w:rsidR="00BF5801">
        <w:t>4</w:t>
      </w:r>
      <w:r>
        <w:t>.</w:t>
      </w:r>
    </w:p>
    <w:p w14:paraId="679E70E6" w14:textId="77777777" w:rsidR="00077487" w:rsidRPr="001F4E01" w:rsidRDefault="00077487" w:rsidP="00077487">
      <w:pPr>
        <w:pStyle w:val="CRCoverPage"/>
        <w:rPr>
          <w:b/>
        </w:rPr>
      </w:pPr>
      <w:r w:rsidRPr="001F4E01">
        <w:rPr>
          <w:b/>
        </w:rPr>
        <w:t xml:space="preserve">2. </w:t>
      </w:r>
      <w:r>
        <w:rPr>
          <w:b/>
        </w:rPr>
        <w:t>Discussion</w:t>
      </w:r>
    </w:p>
    <w:p w14:paraId="6BC108FD" w14:textId="53931121" w:rsidR="00F60514" w:rsidRDefault="00922C9D" w:rsidP="00077487">
      <w:r>
        <w:t>There are several versions of Rel-18 TS 22.</w:t>
      </w:r>
      <w:r w:rsidR="00D81B83">
        <w:t>10</w:t>
      </w:r>
      <w:r w:rsidR="00BF5801">
        <w:t>4</w:t>
      </w:r>
      <w:r>
        <w:t>, from V18.0.0 (</w:t>
      </w:r>
      <w:r w:rsidRPr="00922C9D">
        <w:t>202</w:t>
      </w:r>
      <w:r w:rsidR="00BF5801">
        <w:t>1</w:t>
      </w:r>
      <w:r w:rsidRPr="00922C9D">
        <w:t>-</w:t>
      </w:r>
      <w:r w:rsidR="00BF5801">
        <w:t>04</w:t>
      </w:r>
      <w:r>
        <w:t>) to the latest V18.</w:t>
      </w:r>
      <w:r w:rsidR="00BF5801">
        <w:t>3</w:t>
      </w:r>
      <w:r>
        <w:t>.0 (</w:t>
      </w:r>
      <w:r w:rsidRPr="00922C9D">
        <w:t>202</w:t>
      </w:r>
      <w:r w:rsidR="00BF5801">
        <w:t>1</w:t>
      </w:r>
      <w:r w:rsidRPr="00922C9D">
        <w:t>-</w:t>
      </w:r>
      <w:r w:rsidR="00BF5801">
        <w:t>12</w:t>
      </w:r>
      <w:r>
        <w:t>)</w:t>
      </w:r>
      <w:r w:rsidR="008F2EF2">
        <w:t xml:space="preserve">, with </w:t>
      </w:r>
      <w:r w:rsidR="00BF5801">
        <w:t>1</w:t>
      </w:r>
      <w:r w:rsidR="00B67B3B">
        <w:t>9</w:t>
      </w:r>
      <w:r w:rsidR="008F2EF2">
        <w:t xml:space="preserve"> CRs implemented</w:t>
      </w:r>
      <w:r w:rsidR="00F60514">
        <w:t>. Some CRs are the results of the SA1 WIs, which require careful checking to determine if clean-up is necessary. Some CRs are minor modifications to the existing requirements, not all of which require clean-up.</w:t>
      </w:r>
    </w:p>
    <w:p w14:paraId="445E1B18" w14:textId="68BBDCB1" w:rsidR="00077487" w:rsidRDefault="000A033E" w:rsidP="00077487">
      <w:r>
        <w:t xml:space="preserve">The </w:t>
      </w:r>
      <w:r w:rsidR="005B690A">
        <w:t>Rel-18 normative requirements introduced in TS 22.</w:t>
      </w:r>
      <w:r w:rsidR="00D81B83">
        <w:t>10</w:t>
      </w:r>
      <w:r w:rsidR="00BF5801">
        <w:t>4</w:t>
      </w:r>
      <w:r w:rsidR="005B690A">
        <w:t xml:space="preserve"> are summarised below, for each of which the CR#, impacted clause(s) and the related Stage 2/3 works are provided according to the related information in TR 21.918 “</w:t>
      </w:r>
      <w:r w:rsidR="005B690A" w:rsidRPr="005B690A">
        <w:t>Summary of Rel-18 Work Items</w:t>
      </w:r>
      <w:r w:rsidR="005B690A">
        <w:t>”.</w:t>
      </w:r>
      <w:r w:rsidR="00F60514">
        <w:t xml:space="preserve"> All CRs are listed in the table for completeness. </w:t>
      </w:r>
    </w:p>
    <w:tbl>
      <w:tblPr>
        <w:tblStyle w:val="GridTable1Light"/>
        <w:tblW w:w="10060" w:type="dxa"/>
        <w:tblLayout w:type="fixed"/>
        <w:tblLook w:val="04A0" w:firstRow="1" w:lastRow="0" w:firstColumn="1" w:lastColumn="0" w:noHBand="0" w:noVBand="1"/>
      </w:tblPr>
      <w:tblGrid>
        <w:gridCol w:w="840"/>
        <w:gridCol w:w="1849"/>
        <w:gridCol w:w="1559"/>
        <w:gridCol w:w="3544"/>
        <w:gridCol w:w="2268"/>
      </w:tblGrid>
      <w:tr w:rsidR="00DA66B6" w:rsidRPr="003A005B" w14:paraId="6A98A01F" w14:textId="2E0833CB" w:rsidTr="005616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69424501" w14:textId="01C33386" w:rsidR="00DA66B6" w:rsidRPr="003A005B" w:rsidRDefault="00DA66B6" w:rsidP="008438D0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CR#</w:t>
            </w:r>
          </w:p>
        </w:tc>
        <w:tc>
          <w:tcPr>
            <w:tcW w:w="1849" w:type="dxa"/>
          </w:tcPr>
          <w:p w14:paraId="102F3F3B" w14:textId="6D198A29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WI</w:t>
            </w:r>
          </w:p>
        </w:tc>
        <w:tc>
          <w:tcPr>
            <w:tcW w:w="1559" w:type="dxa"/>
          </w:tcPr>
          <w:p w14:paraId="38130F6F" w14:textId="06293115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Clause(s) affected </w:t>
            </w:r>
          </w:p>
        </w:tc>
        <w:tc>
          <w:tcPr>
            <w:tcW w:w="3544" w:type="dxa"/>
          </w:tcPr>
          <w:p w14:paraId="6F2E847F" w14:textId="41D4AC7C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Related WIs </w:t>
            </w:r>
            <w:r w:rsidR="00E04EE5">
              <w:rPr>
                <w:sz w:val="16"/>
                <w:szCs w:val="16"/>
              </w:rPr>
              <w:t>or LSs from</w:t>
            </w:r>
            <w:r>
              <w:rPr>
                <w:sz w:val="16"/>
                <w:szCs w:val="16"/>
              </w:rPr>
              <w:t xml:space="preserve"> other WGs</w:t>
            </w:r>
          </w:p>
        </w:tc>
        <w:tc>
          <w:tcPr>
            <w:tcW w:w="2268" w:type="dxa"/>
          </w:tcPr>
          <w:p w14:paraId="0BB7B3B6" w14:textId="74800AE2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Remarks</w:t>
            </w:r>
          </w:p>
        </w:tc>
      </w:tr>
      <w:tr w:rsidR="00E04EE5" w:rsidRPr="003A005B" w14:paraId="2F493937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7EF244E0" w14:textId="3CCE188F" w:rsidR="00E04EE5" w:rsidRPr="003A005B" w:rsidRDefault="00E04EE5" w:rsidP="008438D0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SA1 WI related </w:t>
            </w:r>
          </w:p>
        </w:tc>
      </w:tr>
      <w:tr w:rsidR="00BF1A01" w:rsidRPr="003A005B" w14:paraId="36ECE83E" w14:textId="77777777" w:rsidTr="005616CA">
        <w:trPr>
          <w:trHeight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F4F1A20" w14:textId="77777777" w:rsidR="00BF1A01" w:rsidRPr="002F3D93" w:rsidRDefault="00BF1A01" w:rsidP="002F3D93">
            <w:pPr>
              <w:spacing w:after="0"/>
              <w:rPr>
                <w:b w:val="0"/>
                <w:bCs w:val="0"/>
                <w:sz w:val="16"/>
                <w:szCs w:val="16"/>
              </w:rPr>
            </w:pPr>
            <w:r w:rsidRPr="002F3D93">
              <w:rPr>
                <w:b w:val="0"/>
                <w:sz w:val="16"/>
                <w:szCs w:val="16"/>
              </w:rPr>
              <w:t>0064R1</w:t>
            </w:r>
          </w:p>
          <w:p w14:paraId="213F6337" w14:textId="77777777" w:rsidR="002F3D93" w:rsidRDefault="002F3D93" w:rsidP="002F3D93">
            <w:pPr>
              <w:spacing w:after="0"/>
              <w:rPr>
                <w:bCs w:val="0"/>
                <w:sz w:val="16"/>
                <w:szCs w:val="16"/>
              </w:rPr>
            </w:pPr>
            <w:r w:rsidRPr="002F3D93">
              <w:rPr>
                <w:b w:val="0"/>
                <w:sz w:val="16"/>
                <w:szCs w:val="16"/>
              </w:rPr>
              <w:t>0072R1</w:t>
            </w:r>
          </w:p>
          <w:p w14:paraId="52641E50" w14:textId="77777777" w:rsidR="002F3D93" w:rsidRDefault="002F3D93" w:rsidP="002F3D93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0073</w:t>
            </w:r>
          </w:p>
          <w:p w14:paraId="33B05E40" w14:textId="20A4191D" w:rsidR="002F3D93" w:rsidRPr="002F3D93" w:rsidRDefault="002F3D93" w:rsidP="002F3D93">
            <w:pPr>
              <w:spacing w:after="0"/>
              <w:rPr>
                <w:b w:val="0"/>
                <w:sz w:val="16"/>
                <w:szCs w:val="16"/>
              </w:rPr>
            </w:pPr>
          </w:p>
        </w:tc>
        <w:tc>
          <w:tcPr>
            <w:tcW w:w="1849" w:type="dxa"/>
          </w:tcPr>
          <w:p w14:paraId="101C7F7D" w14:textId="4D94FAC5" w:rsidR="00BF1A01" w:rsidRPr="00DA66B6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624E11">
              <w:rPr>
                <w:b/>
                <w:i/>
                <w:sz w:val="16"/>
                <w:szCs w:val="16"/>
              </w:rPr>
              <w:t>LPHAP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624E11">
              <w:rPr>
                <w:i/>
                <w:sz w:val="16"/>
                <w:szCs w:val="16"/>
              </w:rPr>
              <w:t>Low Power High Accuracy Positioning for industrial IoT scenarios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389E6B49" w14:textId="77777777" w:rsidR="00BF1A01" w:rsidRDefault="00BF1A01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BF1A01">
              <w:rPr>
                <w:sz w:val="16"/>
                <w:szCs w:val="16"/>
              </w:rPr>
              <w:t>A.7 (new)</w:t>
            </w:r>
          </w:p>
          <w:p w14:paraId="2D0B0A55" w14:textId="77777777" w:rsidR="002F3D93" w:rsidRDefault="002F3D93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F3D93">
              <w:rPr>
                <w:sz w:val="16"/>
                <w:szCs w:val="16"/>
              </w:rPr>
              <w:t>5.7.1 (new)</w:t>
            </w:r>
          </w:p>
          <w:p w14:paraId="3053A7C4" w14:textId="35931025" w:rsidR="002F3D93" w:rsidRPr="00DA66B6" w:rsidRDefault="002F3D93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F3D93">
              <w:rPr>
                <w:sz w:val="16"/>
                <w:szCs w:val="16"/>
              </w:rPr>
              <w:t>5.7.2 (new)</w:t>
            </w:r>
          </w:p>
        </w:tc>
        <w:tc>
          <w:tcPr>
            <w:tcW w:w="3544" w:type="dxa"/>
          </w:tcPr>
          <w:p w14:paraId="1457DD60" w14:textId="60681C87" w:rsidR="00BF1A01" w:rsidRPr="00E60497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</w:p>
        </w:tc>
        <w:tc>
          <w:tcPr>
            <w:tcW w:w="2268" w:type="dxa"/>
          </w:tcPr>
          <w:p w14:paraId="02F7FACE" w14:textId="78D99D06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22.261 for this WI.</w:t>
            </w:r>
          </w:p>
          <w:p w14:paraId="09D4772E" w14:textId="7E5D67E8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normative requirements are introduced, and clean-up is not needed.</w:t>
            </w:r>
          </w:p>
        </w:tc>
      </w:tr>
      <w:tr w:rsidR="00BF1A01" w:rsidRPr="003A005B" w14:paraId="777BACCB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13C4A0BE" w14:textId="235D8A87" w:rsidR="00BF1A01" w:rsidRDefault="00BF1A01" w:rsidP="00BF1A01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</w:t>
            </w:r>
            <w:r w:rsidR="00942DE8">
              <w:rPr>
                <w:b w:val="0"/>
                <w:sz w:val="16"/>
                <w:szCs w:val="16"/>
              </w:rPr>
              <w:t>06</w:t>
            </w:r>
            <w:r>
              <w:rPr>
                <w:b w:val="0"/>
                <w:sz w:val="16"/>
                <w:szCs w:val="16"/>
              </w:rPr>
              <w:t>5R1</w:t>
            </w:r>
          </w:p>
        </w:tc>
        <w:tc>
          <w:tcPr>
            <w:tcW w:w="1849" w:type="dxa"/>
          </w:tcPr>
          <w:p w14:paraId="7957424E" w14:textId="3A6928D1" w:rsidR="00BF1A01" w:rsidRPr="002D56AF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D24CB9">
              <w:rPr>
                <w:b/>
                <w:i/>
                <w:sz w:val="16"/>
                <w:szCs w:val="16"/>
              </w:rPr>
              <w:t xml:space="preserve">5TRS </w:t>
            </w:r>
            <w:r w:rsidRPr="00D24CB9">
              <w:rPr>
                <w:i/>
                <w:sz w:val="16"/>
                <w:szCs w:val="16"/>
              </w:rPr>
              <w:t>(5G Timing Resiliency System)</w:t>
            </w:r>
          </w:p>
        </w:tc>
        <w:tc>
          <w:tcPr>
            <w:tcW w:w="1559" w:type="dxa"/>
          </w:tcPr>
          <w:p w14:paraId="2397ADC3" w14:textId="541E0EAA" w:rsidR="00BF1A01" w:rsidRPr="002D56AF" w:rsidRDefault="00942DE8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42DE8">
              <w:rPr>
                <w:sz w:val="16"/>
                <w:szCs w:val="16"/>
              </w:rPr>
              <w:t>5.6B (new)</w:t>
            </w:r>
          </w:p>
        </w:tc>
        <w:tc>
          <w:tcPr>
            <w:tcW w:w="3544" w:type="dxa"/>
          </w:tcPr>
          <w:p w14:paraId="4CF05E20" w14:textId="77777777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4B51A8">
              <w:rPr>
                <w:b/>
                <w:i/>
                <w:sz w:val="16"/>
                <w:szCs w:val="16"/>
              </w:rPr>
              <w:t>TRS_URLLC</w:t>
            </w:r>
            <w:r w:rsidRPr="00A3262B">
              <w:rPr>
                <w:b/>
                <w:i/>
                <w:sz w:val="16"/>
                <w:szCs w:val="16"/>
              </w:rPr>
              <w:t xml:space="preserve"> </w:t>
            </w:r>
            <w:r w:rsidRPr="00A3262B">
              <w:rPr>
                <w:i/>
                <w:sz w:val="16"/>
                <w:szCs w:val="16"/>
              </w:rPr>
              <w:t>(</w:t>
            </w:r>
            <w:r w:rsidRPr="009E1F58">
              <w:rPr>
                <w:i/>
                <w:sz w:val="16"/>
                <w:szCs w:val="16"/>
              </w:rPr>
              <w:t>Timing Resiliency and URLLC enhancements</w:t>
            </w:r>
            <w:r w:rsidRPr="00A3262B">
              <w:rPr>
                <w:i/>
                <w:sz w:val="16"/>
                <w:szCs w:val="16"/>
              </w:rPr>
              <w:t>)</w:t>
            </w:r>
          </w:p>
          <w:p w14:paraId="3C57D7E7" w14:textId="77777777" w:rsidR="00BF1A01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BC38D3">
              <w:rPr>
                <w:b/>
                <w:i/>
                <w:sz w:val="16"/>
                <w:szCs w:val="16"/>
              </w:rPr>
              <w:t xml:space="preserve">Stage 2 of </w:t>
            </w:r>
            <w:r w:rsidRPr="009E1F58">
              <w:rPr>
                <w:b/>
                <w:i/>
                <w:sz w:val="16"/>
                <w:szCs w:val="16"/>
              </w:rPr>
              <w:t>Timing Resiliency and URLLC enhancements</w:t>
            </w:r>
          </w:p>
          <w:p w14:paraId="11029070" w14:textId="77777777" w:rsidR="00BF1A01" w:rsidRPr="00BC38D3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CT1 aspects of </w:t>
            </w:r>
            <w:r w:rsidRPr="009E1F58">
              <w:rPr>
                <w:i/>
                <w:sz w:val="16"/>
                <w:szCs w:val="16"/>
              </w:rPr>
              <w:t>TRS_URLLC</w:t>
            </w:r>
          </w:p>
          <w:p w14:paraId="2A6BD229" w14:textId="77777777" w:rsidR="00BF1A01" w:rsidRPr="00BC38D3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BC38D3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BC38D3">
              <w:rPr>
                <w:i/>
                <w:sz w:val="16"/>
                <w:szCs w:val="16"/>
              </w:rPr>
              <w:t xml:space="preserve"> aspects of </w:t>
            </w:r>
            <w:r w:rsidRPr="009E1F58">
              <w:rPr>
                <w:i/>
                <w:sz w:val="16"/>
                <w:szCs w:val="16"/>
              </w:rPr>
              <w:t>TRS_URLLC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</w:p>
          <w:p w14:paraId="0CF1DC66" w14:textId="056A2E96" w:rsidR="00BF1A01" w:rsidRPr="008B000D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CT4:</w:t>
            </w:r>
            <w:r w:rsidRPr="00BC38D3">
              <w:rPr>
                <w:i/>
                <w:sz w:val="16"/>
                <w:szCs w:val="16"/>
              </w:rPr>
              <w:t xml:space="preserve"> CT</w:t>
            </w:r>
            <w:r>
              <w:rPr>
                <w:i/>
                <w:sz w:val="16"/>
                <w:szCs w:val="16"/>
              </w:rPr>
              <w:t>4</w:t>
            </w:r>
            <w:r w:rsidRPr="00BC38D3">
              <w:rPr>
                <w:i/>
                <w:sz w:val="16"/>
                <w:szCs w:val="16"/>
              </w:rPr>
              <w:t xml:space="preserve"> aspects of </w:t>
            </w:r>
            <w:r w:rsidRPr="009E1F58">
              <w:rPr>
                <w:i/>
                <w:sz w:val="16"/>
                <w:szCs w:val="16"/>
              </w:rPr>
              <w:t>TRS_URLLC</w:t>
            </w:r>
          </w:p>
        </w:tc>
        <w:tc>
          <w:tcPr>
            <w:tcW w:w="2268" w:type="dxa"/>
          </w:tcPr>
          <w:p w14:paraId="284018A5" w14:textId="3DBB6AAA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22.261 for this WI.</w:t>
            </w:r>
          </w:p>
          <w:p w14:paraId="35A0DE44" w14:textId="3DFE3082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related CRs to see if they have been addressed in Stage 2 work.</w:t>
            </w:r>
          </w:p>
        </w:tc>
      </w:tr>
      <w:tr w:rsidR="00BF1A01" w:rsidRPr="003A005B" w14:paraId="21E0B137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10E76B4C" w14:textId="4D2909F7" w:rsidR="00B27118" w:rsidRDefault="00B27118" w:rsidP="00BF1A01">
            <w:pPr>
              <w:spacing w:after="0"/>
              <w:rPr>
                <w:sz w:val="16"/>
                <w:szCs w:val="16"/>
              </w:rPr>
            </w:pPr>
            <w:r w:rsidRPr="00B27118">
              <w:rPr>
                <w:b w:val="0"/>
                <w:bCs w:val="0"/>
                <w:sz w:val="16"/>
                <w:szCs w:val="16"/>
              </w:rPr>
              <w:t>0078</w:t>
            </w:r>
            <w:r>
              <w:rPr>
                <w:b w:val="0"/>
                <w:bCs w:val="0"/>
                <w:sz w:val="16"/>
                <w:szCs w:val="16"/>
              </w:rPr>
              <w:t>R1</w:t>
            </w:r>
          </w:p>
          <w:p w14:paraId="3A70336E" w14:textId="16AC473D" w:rsidR="005C575D" w:rsidRDefault="005C575D" w:rsidP="00BF1A01">
            <w:pPr>
              <w:spacing w:after="0"/>
              <w:rPr>
                <w:bCs w:val="0"/>
                <w:sz w:val="16"/>
                <w:szCs w:val="16"/>
              </w:rPr>
            </w:pPr>
            <w:r w:rsidRPr="005C575D">
              <w:rPr>
                <w:b w:val="0"/>
                <w:sz w:val="16"/>
                <w:szCs w:val="16"/>
              </w:rPr>
              <w:t>0080R1</w:t>
            </w:r>
          </w:p>
          <w:p w14:paraId="6A35BF42" w14:textId="65FD129E" w:rsidR="005C575D" w:rsidRDefault="005C575D" w:rsidP="00BF1A01">
            <w:pPr>
              <w:spacing w:after="0"/>
              <w:rPr>
                <w:bCs w:val="0"/>
                <w:sz w:val="16"/>
                <w:szCs w:val="16"/>
              </w:rPr>
            </w:pPr>
            <w:r w:rsidRPr="005C575D">
              <w:rPr>
                <w:b w:val="0"/>
                <w:sz w:val="16"/>
                <w:szCs w:val="16"/>
              </w:rPr>
              <w:t>0082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38C02EE9" w14:textId="042BDEB7" w:rsidR="005C575D" w:rsidRDefault="005C575D" w:rsidP="00BF1A01">
            <w:pPr>
              <w:spacing w:after="0"/>
              <w:rPr>
                <w:bCs w:val="0"/>
                <w:sz w:val="16"/>
                <w:szCs w:val="16"/>
              </w:rPr>
            </w:pPr>
            <w:r w:rsidRPr="005C575D">
              <w:rPr>
                <w:b w:val="0"/>
                <w:sz w:val="16"/>
                <w:szCs w:val="16"/>
              </w:rPr>
              <w:t>0083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220BD385" w14:textId="400D208E" w:rsidR="005C575D" w:rsidRDefault="005C575D" w:rsidP="00BF1A01">
            <w:pPr>
              <w:spacing w:after="0"/>
              <w:rPr>
                <w:bCs w:val="0"/>
                <w:sz w:val="16"/>
                <w:szCs w:val="16"/>
              </w:rPr>
            </w:pPr>
            <w:r w:rsidRPr="005C575D">
              <w:rPr>
                <w:b w:val="0"/>
                <w:sz w:val="16"/>
                <w:szCs w:val="16"/>
              </w:rPr>
              <w:t>0087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52A6BF7A" w14:textId="24BD86C1" w:rsidR="00B67B3B" w:rsidRDefault="00B67B3B" w:rsidP="00BF1A01">
            <w:pPr>
              <w:spacing w:after="0"/>
              <w:rPr>
                <w:bCs w:val="0"/>
                <w:sz w:val="16"/>
                <w:szCs w:val="16"/>
              </w:rPr>
            </w:pPr>
            <w:r w:rsidRPr="00B67B3B">
              <w:rPr>
                <w:b w:val="0"/>
                <w:sz w:val="16"/>
                <w:szCs w:val="16"/>
              </w:rPr>
              <w:t>0089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15E75AEE" w14:textId="3FB2BAA3" w:rsidR="00B67B3B" w:rsidRDefault="00B67B3B" w:rsidP="00BF1A01">
            <w:pPr>
              <w:spacing w:after="0"/>
              <w:rPr>
                <w:bCs w:val="0"/>
                <w:sz w:val="16"/>
                <w:szCs w:val="16"/>
              </w:rPr>
            </w:pPr>
            <w:r w:rsidRPr="00B67B3B">
              <w:rPr>
                <w:b w:val="0"/>
                <w:sz w:val="16"/>
                <w:szCs w:val="16"/>
              </w:rPr>
              <w:t>0090</w:t>
            </w:r>
          </w:p>
          <w:p w14:paraId="46AED05D" w14:textId="74BA9711" w:rsidR="00B67B3B" w:rsidRPr="005C575D" w:rsidRDefault="00B67B3B" w:rsidP="00BF1A01">
            <w:pPr>
              <w:spacing w:after="0"/>
              <w:rPr>
                <w:b w:val="0"/>
                <w:sz w:val="16"/>
                <w:szCs w:val="16"/>
              </w:rPr>
            </w:pPr>
            <w:r w:rsidRPr="00B67B3B">
              <w:rPr>
                <w:b w:val="0"/>
                <w:sz w:val="16"/>
                <w:szCs w:val="16"/>
              </w:rPr>
              <w:t>0091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4373D7E6" w14:textId="2E1E5B49" w:rsidR="00BF1A01" w:rsidRDefault="00BF1A01" w:rsidP="00B27118">
            <w:pPr>
              <w:spacing w:after="0"/>
              <w:rPr>
                <w:b w:val="0"/>
                <w:sz w:val="16"/>
                <w:szCs w:val="16"/>
              </w:rPr>
            </w:pPr>
          </w:p>
        </w:tc>
        <w:tc>
          <w:tcPr>
            <w:tcW w:w="1849" w:type="dxa"/>
          </w:tcPr>
          <w:p w14:paraId="4E2E6D38" w14:textId="04CEA015" w:rsidR="00BF1A01" w:rsidRPr="000C7874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SEI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ED7647">
              <w:rPr>
                <w:i/>
                <w:sz w:val="16"/>
                <w:szCs w:val="16"/>
              </w:rPr>
              <w:t>Smart Energy and Infrastructure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0DFABDCE" w14:textId="77777777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1CAA0BA5" w14:textId="25822CBB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2</w:t>
            </w:r>
          </w:p>
          <w:p w14:paraId="15ADCDFB" w14:textId="77777777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5.2</w:t>
            </w:r>
          </w:p>
          <w:p w14:paraId="3504BD98" w14:textId="6C4219CB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5.3</w:t>
            </w:r>
          </w:p>
          <w:p w14:paraId="28FA68E2" w14:textId="2996796C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5.6.1</w:t>
            </w:r>
          </w:p>
          <w:p w14:paraId="749484E7" w14:textId="0CBCFD7A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5.6.2</w:t>
            </w:r>
          </w:p>
          <w:p w14:paraId="4954F19C" w14:textId="33A1096B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5.6C</w:t>
            </w:r>
          </w:p>
          <w:p w14:paraId="65FB1E78" w14:textId="194E4F3A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9 (new)</w:t>
            </w:r>
          </w:p>
          <w:p w14:paraId="1F799A80" w14:textId="77777777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A.4</w:t>
            </w:r>
          </w:p>
          <w:p w14:paraId="16B39AE2" w14:textId="18CC0139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A.4.4</w:t>
            </w:r>
          </w:p>
          <w:p w14:paraId="6557ABAA" w14:textId="71A5C369" w:rsidR="00B67B3B" w:rsidRDefault="00B67B3B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B67B3B">
              <w:rPr>
                <w:sz w:val="16"/>
                <w:szCs w:val="16"/>
              </w:rPr>
              <w:t>A.4.4.3</w:t>
            </w:r>
          </w:p>
          <w:p w14:paraId="53283551" w14:textId="77777777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A.4.6</w:t>
            </w:r>
            <w:r>
              <w:rPr>
                <w:sz w:val="16"/>
                <w:szCs w:val="16"/>
              </w:rPr>
              <w:t xml:space="preserve"> </w:t>
            </w:r>
            <w:r w:rsidRPr="00B27118">
              <w:rPr>
                <w:sz w:val="16"/>
                <w:szCs w:val="16"/>
              </w:rPr>
              <w:t>(new)</w:t>
            </w:r>
          </w:p>
          <w:p w14:paraId="08582310" w14:textId="77777777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A.4.7</w:t>
            </w:r>
            <w:r>
              <w:rPr>
                <w:sz w:val="16"/>
                <w:szCs w:val="16"/>
              </w:rPr>
              <w:t xml:space="preserve"> </w:t>
            </w:r>
            <w:r w:rsidRPr="00B27118">
              <w:rPr>
                <w:sz w:val="16"/>
                <w:szCs w:val="16"/>
              </w:rPr>
              <w:t>(new)</w:t>
            </w:r>
          </w:p>
          <w:p w14:paraId="0A03A466" w14:textId="77777777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A.4.8</w:t>
            </w:r>
            <w:r>
              <w:rPr>
                <w:sz w:val="16"/>
                <w:szCs w:val="16"/>
              </w:rPr>
              <w:t xml:space="preserve"> </w:t>
            </w:r>
            <w:r w:rsidRPr="00B27118">
              <w:rPr>
                <w:sz w:val="16"/>
                <w:szCs w:val="16"/>
              </w:rPr>
              <w:t>(new)</w:t>
            </w:r>
          </w:p>
          <w:p w14:paraId="276EE1E6" w14:textId="77777777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A.4.9</w:t>
            </w:r>
            <w:r>
              <w:rPr>
                <w:sz w:val="16"/>
                <w:szCs w:val="16"/>
              </w:rPr>
              <w:t xml:space="preserve"> </w:t>
            </w:r>
            <w:r w:rsidRPr="00B27118">
              <w:rPr>
                <w:sz w:val="16"/>
                <w:szCs w:val="16"/>
              </w:rPr>
              <w:t>(new)</w:t>
            </w:r>
          </w:p>
          <w:p w14:paraId="12A7668F" w14:textId="36A9907A" w:rsidR="005C575D" w:rsidRDefault="005C575D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C575D">
              <w:rPr>
                <w:sz w:val="16"/>
                <w:szCs w:val="16"/>
              </w:rPr>
              <w:t>A.4.10</w:t>
            </w:r>
            <w:r>
              <w:rPr>
                <w:sz w:val="16"/>
                <w:szCs w:val="16"/>
              </w:rPr>
              <w:t xml:space="preserve"> </w:t>
            </w:r>
            <w:r w:rsidRPr="00B27118">
              <w:rPr>
                <w:sz w:val="16"/>
                <w:szCs w:val="16"/>
              </w:rPr>
              <w:t>(new)</w:t>
            </w:r>
          </w:p>
          <w:p w14:paraId="6620CEF0" w14:textId="29B05C36" w:rsidR="00B27118" w:rsidRDefault="00B27118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0877D7C7" w14:textId="77777777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AE14D0">
              <w:rPr>
                <w:b/>
                <w:i/>
                <w:sz w:val="16"/>
                <w:szCs w:val="16"/>
              </w:rPr>
              <w:t>GMEC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AE14D0">
              <w:rPr>
                <w:i/>
                <w:sz w:val="16"/>
                <w:szCs w:val="16"/>
              </w:rPr>
              <w:t>Generic group management, exposure and communication enhancements</w:t>
            </w:r>
            <w:r>
              <w:rPr>
                <w:i/>
                <w:sz w:val="16"/>
                <w:szCs w:val="16"/>
              </w:rPr>
              <w:t>)</w:t>
            </w:r>
          </w:p>
          <w:p w14:paraId="789DA257" w14:textId="77777777" w:rsidR="00BF1A01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Pr="00AE14D0">
              <w:rPr>
                <w:b/>
                <w:i/>
                <w:sz w:val="16"/>
                <w:szCs w:val="16"/>
              </w:rPr>
              <w:t>GMEC</w:t>
            </w:r>
          </w:p>
          <w:p w14:paraId="5269D486" w14:textId="77777777" w:rsidR="00BF1A01" w:rsidRPr="00AE14D0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 xml:space="preserve">GMEC </w:t>
            </w:r>
          </w:p>
          <w:p w14:paraId="410AE854" w14:textId="77777777" w:rsidR="00BF1A01" w:rsidRPr="007D2486" w:rsidRDefault="00BF1A01" w:rsidP="00BF1A01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>GMEC</w:t>
            </w:r>
          </w:p>
          <w:p w14:paraId="13AFC5FA" w14:textId="5A7FBB93" w:rsidR="00BF1A01" w:rsidRPr="00EB3054" w:rsidRDefault="00BF1A01" w:rsidP="00BF1A0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>GMEC</w:t>
            </w:r>
          </w:p>
        </w:tc>
        <w:tc>
          <w:tcPr>
            <w:tcW w:w="2268" w:type="dxa"/>
          </w:tcPr>
          <w:p w14:paraId="07F044A0" w14:textId="13897C55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</w:t>
            </w:r>
            <w:r w:rsidR="00B27118">
              <w:rPr>
                <w:sz w:val="16"/>
                <w:szCs w:val="16"/>
              </w:rPr>
              <w:t>261</w:t>
            </w:r>
            <w:r>
              <w:rPr>
                <w:sz w:val="16"/>
                <w:szCs w:val="16"/>
              </w:rPr>
              <w:t xml:space="preserve"> for this WI.</w:t>
            </w:r>
          </w:p>
          <w:p w14:paraId="594AB3CD" w14:textId="27856619" w:rsidR="00BF1A01" w:rsidRDefault="00BF1A01" w:rsidP="00BF1A0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related CRs to see if they have been addressed in Stage 2 work.</w:t>
            </w:r>
          </w:p>
        </w:tc>
      </w:tr>
      <w:tr w:rsidR="00105127" w:rsidRPr="003A005B" w14:paraId="66D6A910" w14:textId="77777777" w:rsidTr="00FB61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032CC037" w14:textId="77777777" w:rsidR="00105127" w:rsidRPr="003A005B" w:rsidRDefault="00105127" w:rsidP="00FB61AC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Minor modifications to the existing requirements </w:t>
            </w:r>
          </w:p>
        </w:tc>
      </w:tr>
      <w:tr w:rsidR="00105127" w:rsidRPr="003A005B" w14:paraId="2E90A1A8" w14:textId="77777777" w:rsidTr="00FB61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5420B5A9" w14:textId="565BCA2C" w:rsidR="00105127" w:rsidRPr="00385A0D" w:rsidRDefault="00105127" w:rsidP="00FB61AC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0</w:t>
            </w:r>
            <w:r w:rsidR="0083374E">
              <w:rPr>
                <w:b w:val="0"/>
                <w:sz w:val="16"/>
                <w:szCs w:val="16"/>
              </w:rPr>
              <w:t>084</w:t>
            </w:r>
            <w:r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05E605FD" w14:textId="5F20D4E3" w:rsidR="00105127" w:rsidRDefault="00105127" w:rsidP="00FB61AC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TEI1</w:t>
            </w:r>
            <w:r w:rsidR="0083374E">
              <w:rPr>
                <w:b/>
                <w:i/>
                <w:sz w:val="16"/>
                <w:szCs w:val="16"/>
              </w:rPr>
              <w:t xml:space="preserve">8, </w:t>
            </w:r>
            <w:proofErr w:type="spellStart"/>
            <w:r w:rsidR="0083374E">
              <w:rPr>
                <w:b/>
                <w:i/>
                <w:sz w:val="16"/>
                <w:szCs w:val="16"/>
              </w:rPr>
              <w:t>eCAV</w:t>
            </w:r>
            <w:proofErr w:type="spellEnd"/>
          </w:p>
        </w:tc>
        <w:tc>
          <w:tcPr>
            <w:tcW w:w="1559" w:type="dxa"/>
          </w:tcPr>
          <w:p w14:paraId="5576A290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2</w:t>
            </w:r>
          </w:p>
          <w:p w14:paraId="0746F244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3.1</w:t>
            </w:r>
          </w:p>
          <w:p w14:paraId="77DBBB7D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5.6.0</w:t>
            </w:r>
          </w:p>
          <w:p w14:paraId="7C4EFEE7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</w:t>
            </w:r>
          </w:p>
          <w:p w14:paraId="4178D0DD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7.1</w:t>
            </w:r>
          </w:p>
          <w:p w14:paraId="7743852C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7.2.1</w:t>
            </w:r>
          </w:p>
          <w:p w14:paraId="665C5C47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7.2.2</w:t>
            </w:r>
          </w:p>
          <w:p w14:paraId="6667361B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83374E">
              <w:rPr>
                <w:sz w:val="16"/>
                <w:szCs w:val="16"/>
              </w:rPr>
              <w:t>.2.3</w:t>
            </w:r>
          </w:p>
          <w:p w14:paraId="20F7A566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7.2.3.1 (new)</w:t>
            </w:r>
          </w:p>
          <w:p w14:paraId="6BBADD44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7.2.3.2 (new)</w:t>
            </w:r>
          </w:p>
          <w:p w14:paraId="2B4F1D16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7.2.4</w:t>
            </w:r>
          </w:p>
          <w:p w14:paraId="201CE87E" w14:textId="77777777" w:rsidR="0083374E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7.2.5</w:t>
            </w:r>
          </w:p>
          <w:p w14:paraId="64807C78" w14:textId="4BC470A1" w:rsidR="00105127" w:rsidRPr="00403A5F" w:rsidRDefault="0083374E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74E">
              <w:rPr>
                <w:sz w:val="16"/>
                <w:szCs w:val="16"/>
              </w:rPr>
              <w:t>8 (new)</w:t>
            </w:r>
          </w:p>
        </w:tc>
        <w:tc>
          <w:tcPr>
            <w:tcW w:w="3544" w:type="dxa"/>
          </w:tcPr>
          <w:p w14:paraId="30340553" w14:textId="322B4519" w:rsidR="00105127" w:rsidRPr="00403A5F" w:rsidRDefault="000B2482" w:rsidP="00FB61A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?</w:t>
            </w:r>
          </w:p>
        </w:tc>
        <w:tc>
          <w:tcPr>
            <w:tcW w:w="2268" w:type="dxa"/>
          </w:tcPr>
          <w:p w14:paraId="56BD130C" w14:textId="4FB164F4" w:rsidR="00105127" w:rsidRDefault="0083374E" w:rsidP="00FB61AC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related CRs to see if they have been addressed in Stage 2 work.</w:t>
            </w:r>
          </w:p>
        </w:tc>
      </w:tr>
      <w:tr w:rsidR="005616CA" w:rsidRPr="003A005B" w14:paraId="0212A555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6AB37815" w14:textId="14C15715" w:rsidR="005616CA" w:rsidRPr="003A005B" w:rsidRDefault="005616CA" w:rsidP="005616CA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Quality improvement </w:t>
            </w:r>
          </w:p>
        </w:tc>
      </w:tr>
      <w:tr w:rsidR="005616CA" w:rsidRPr="003A005B" w14:paraId="3A45D534" w14:textId="7017BEEE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2F6F8EE6" w14:textId="67FB9523" w:rsidR="00CB4BD6" w:rsidRDefault="00942DE8" w:rsidP="00582A31">
            <w:pPr>
              <w:spacing w:after="0"/>
              <w:rPr>
                <w:bCs w:val="0"/>
                <w:sz w:val="16"/>
                <w:szCs w:val="16"/>
              </w:rPr>
            </w:pPr>
            <w:r w:rsidRPr="00942DE8">
              <w:rPr>
                <w:b w:val="0"/>
                <w:sz w:val="16"/>
                <w:szCs w:val="16"/>
              </w:rPr>
              <w:t>0066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383828A4" w14:textId="77777777" w:rsidR="00942DE8" w:rsidRDefault="00942DE8" w:rsidP="00582A31">
            <w:pPr>
              <w:spacing w:after="0"/>
              <w:rPr>
                <w:bCs w:val="0"/>
                <w:sz w:val="16"/>
                <w:szCs w:val="16"/>
              </w:rPr>
            </w:pPr>
            <w:r w:rsidRPr="00942DE8">
              <w:rPr>
                <w:b w:val="0"/>
                <w:sz w:val="16"/>
                <w:szCs w:val="16"/>
              </w:rPr>
              <w:t>0068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31877BCF" w14:textId="77777777" w:rsidR="00942DE8" w:rsidRDefault="00942DE8" w:rsidP="00582A31">
            <w:pPr>
              <w:spacing w:after="0"/>
              <w:rPr>
                <w:bCs w:val="0"/>
                <w:sz w:val="16"/>
                <w:szCs w:val="16"/>
              </w:rPr>
            </w:pPr>
            <w:r w:rsidRPr="00942DE8">
              <w:rPr>
                <w:b w:val="0"/>
                <w:sz w:val="16"/>
                <w:szCs w:val="16"/>
              </w:rPr>
              <w:t>0069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63C4DC01" w14:textId="77777777" w:rsidR="00942DE8" w:rsidRDefault="00942DE8" w:rsidP="00582A31">
            <w:pPr>
              <w:spacing w:after="0"/>
              <w:rPr>
                <w:bCs w:val="0"/>
                <w:sz w:val="16"/>
                <w:szCs w:val="16"/>
              </w:rPr>
            </w:pPr>
            <w:r w:rsidRPr="00942DE8">
              <w:rPr>
                <w:b w:val="0"/>
                <w:sz w:val="16"/>
                <w:szCs w:val="16"/>
              </w:rPr>
              <w:t>0070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0DD1CB20" w14:textId="77777777" w:rsidR="00B27118" w:rsidRDefault="00B27118" w:rsidP="00582A31">
            <w:pPr>
              <w:spacing w:after="0"/>
              <w:rPr>
                <w:bCs w:val="0"/>
                <w:sz w:val="16"/>
                <w:szCs w:val="16"/>
              </w:rPr>
            </w:pPr>
            <w:r w:rsidRPr="00B27118">
              <w:rPr>
                <w:b w:val="0"/>
                <w:sz w:val="16"/>
                <w:szCs w:val="16"/>
              </w:rPr>
              <w:t>0075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238C3D0E" w14:textId="675D4BC6" w:rsidR="00B27118" w:rsidRPr="003A005B" w:rsidRDefault="00B27118" w:rsidP="00582A31">
            <w:pPr>
              <w:spacing w:after="0"/>
              <w:rPr>
                <w:b w:val="0"/>
                <w:sz w:val="16"/>
                <w:szCs w:val="16"/>
              </w:rPr>
            </w:pPr>
            <w:r w:rsidRPr="00B27118">
              <w:rPr>
                <w:b w:val="0"/>
                <w:sz w:val="16"/>
                <w:szCs w:val="16"/>
              </w:rPr>
              <w:t>0077</w:t>
            </w:r>
            <w:r>
              <w:rPr>
                <w:b w:val="0"/>
                <w:sz w:val="16"/>
                <w:szCs w:val="16"/>
              </w:rPr>
              <w:t>R2</w:t>
            </w:r>
          </w:p>
        </w:tc>
        <w:tc>
          <w:tcPr>
            <w:tcW w:w="1849" w:type="dxa"/>
          </w:tcPr>
          <w:p w14:paraId="51CE5F20" w14:textId="56181635" w:rsidR="005616CA" w:rsidRPr="003A005B" w:rsidRDefault="00942DE8" w:rsidP="005616CA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proofErr w:type="spellStart"/>
            <w:r w:rsidRPr="00942DE8">
              <w:rPr>
                <w:b/>
                <w:i/>
                <w:sz w:val="16"/>
                <w:szCs w:val="16"/>
              </w:rPr>
              <w:t>eCAV</w:t>
            </w:r>
            <w:proofErr w:type="spellEnd"/>
          </w:p>
        </w:tc>
        <w:tc>
          <w:tcPr>
            <w:tcW w:w="1559" w:type="dxa"/>
          </w:tcPr>
          <w:p w14:paraId="61D337E5" w14:textId="77777777" w:rsidR="005616CA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5BB412CA" w14:textId="648ADF74" w:rsidR="005616CA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14:paraId="5A04AFC3" w14:textId="18778AFB" w:rsidR="005616CA" w:rsidRPr="005748D1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clean-up is necessary.</w:t>
            </w:r>
          </w:p>
        </w:tc>
      </w:tr>
    </w:tbl>
    <w:p w14:paraId="79BC2BB3" w14:textId="77777777" w:rsidR="00CC5F1C" w:rsidRDefault="00CC5F1C" w:rsidP="00077487"/>
    <w:p w14:paraId="7BE86099" w14:textId="77777777" w:rsidR="009A4421" w:rsidRDefault="00FB5230" w:rsidP="00AD3FC0">
      <w:pPr>
        <w:spacing w:after="60"/>
      </w:pPr>
      <w:r w:rsidRPr="00FB5230">
        <w:rPr>
          <w:b/>
        </w:rPr>
        <w:t>Observation 1:</w:t>
      </w:r>
      <w:r>
        <w:t xml:space="preserve"> </w:t>
      </w:r>
      <w:r w:rsidR="009A4421">
        <w:t>Some WIs result in CRs in multiple SA1 specifications, including</w:t>
      </w:r>
    </w:p>
    <w:p w14:paraId="76ABB448" w14:textId="77777777" w:rsidR="00B67B3B" w:rsidRDefault="00B67B3B" w:rsidP="009A4421">
      <w:pPr>
        <w:pStyle w:val="ListParagraph"/>
        <w:numPr>
          <w:ilvl w:val="0"/>
          <w:numId w:val="5"/>
        </w:numPr>
        <w:spacing w:after="60"/>
        <w:ind w:left="1701"/>
      </w:pPr>
      <w:r w:rsidRPr="00B67B3B">
        <w:t>LPHAP (Low Power High Accuracy Positioning for industrial IoT scenarios)</w:t>
      </w:r>
    </w:p>
    <w:p w14:paraId="105B290F" w14:textId="5FBE2291" w:rsidR="009A4421" w:rsidRDefault="00B67B3B" w:rsidP="009A4421">
      <w:pPr>
        <w:pStyle w:val="ListParagraph"/>
        <w:numPr>
          <w:ilvl w:val="0"/>
          <w:numId w:val="5"/>
        </w:numPr>
        <w:spacing w:after="60"/>
        <w:ind w:left="1701"/>
      </w:pPr>
      <w:r w:rsidRPr="00B67B3B">
        <w:t>5TRS (5G Timing Resiliency System)</w:t>
      </w:r>
    </w:p>
    <w:p w14:paraId="1C40F590" w14:textId="0D2A9955" w:rsidR="00B67B3B" w:rsidRDefault="00B67B3B" w:rsidP="009A4421">
      <w:pPr>
        <w:pStyle w:val="ListParagraph"/>
        <w:numPr>
          <w:ilvl w:val="0"/>
          <w:numId w:val="5"/>
        </w:numPr>
        <w:spacing w:after="60"/>
        <w:ind w:left="1701"/>
      </w:pPr>
      <w:r w:rsidRPr="00B67B3B">
        <w:t>SEI (Smart Energy and Infrastructure)</w:t>
      </w:r>
    </w:p>
    <w:p w14:paraId="37EA1A4C" w14:textId="02F68BA6" w:rsidR="00E44F7E" w:rsidRDefault="00E44F7E" w:rsidP="00E44F7E">
      <w:pPr>
        <w:spacing w:before="240"/>
      </w:pPr>
      <w:r w:rsidRPr="009A4421">
        <w:rPr>
          <w:b/>
        </w:rPr>
        <w:t xml:space="preserve">Observations </w:t>
      </w:r>
      <w:r w:rsidR="000E652A">
        <w:rPr>
          <w:b/>
        </w:rPr>
        <w:t>2</w:t>
      </w:r>
      <w:r w:rsidRPr="009A4421">
        <w:rPr>
          <w:b/>
        </w:rPr>
        <w:t>:</w:t>
      </w:r>
      <w:r>
        <w:t xml:space="preserve"> </w:t>
      </w:r>
      <w:r w:rsidR="00B67B3B" w:rsidRPr="00B67B3B">
        <w:t>Some WIs introduce only informative changes (e.g. LPHAP); while some TEI CRs introduce normative requirements (e.g. CR#0</w:t>
      </w:r>
      <w:r w:rsidR="00B67B3B">
        <w:t>0</w:t>
      </w:r>
      <w:r w:rsidR="00B67B3B" w:rsidRPr="00B67B3B">
        <w:t>8</w:t>
      </w:r>
      <w:r w:rsidR="00B67B3B">
        <w:t>4</w:t>
      </w:r>
      <w:r w:rsidR="00B67B3B" w:rsidRPr="00B67B3B">
        <w:t>R1).</w:t>
      </w:r>
    </w:p>
    <w:p w14:paraId="65898E15" w14:textId="77777777" w:rsidR="001D39BB" w:rsidRDefault="001D39BB" w:rsidP="00077487">
      <w:pPr>
        <w:pStyle w:val="CRCoverPage"/>
        <w:rPr>
          <w:b/>
        </w:rPr>
      </w:pPr>
    </w:p>
    <w:p w14:paraId="1BB5AB83" w14:textId="60317CB1" w:rsidR="00077487" w:rsidRPr="001F4E01" w:rsidRDefault="00077487" w:rsidP="00077487">
      <w:pPr>
        <w:pStyle w:val="CRCoverPage"/>
        <w:rPr>
          <w:b/>
        </w:rPr>
      </w:pPr>
      <w:r>
        <w:rPr>
          <w:b/>
        </w:rPr>
        <w:t>3</w:t>
      </w:r>
      <w:r w:rsidRPr="001F4E01">
        <w:rPr>
          <w:b/>
        </w:rPr>
        <w:t xml:space="preserve">. </w:t>
      </w:r>
      <w:r>
        <w:rPr>
          <w:b/>
        </w:rPr>
        <w:t>Proposal</w:t>
      </w:r>
    </w:p>
    <w:p w14:paraId="5E6F4764" w14:textId="16F25924" w:rsidR="00AD3FC0" w:rsidRDefault="001D39BB" w:rsidP="00AD3FC0">
      <w:r>
        <w:t>This document examines all the CRs introduced to Rel-18 TS 22.</w:t>
      </w:r>
      <w:r w:rsidR="000E652A">
        <w:t>10</w:t>
      </w:r>
      <w:r w:rsidR="00255095">
        <w:t>4</w:t>
      </w:r>
      <w:r>
        <w:t xml:space="preserve">. The CRs can be grouped into </w:t>
      </w:r>
      <w:r w:rsidR="00255095">
        <w:t>3</w:t>
      </w:r>
      <w:r>
        <w:t xml:space="preserve"> categories:</w:t>
      </w:r>
    </w:p>
    <w:p w14:paraId="2D58EF63" w14:textId="170B64BD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SA1 WI related</w:t>
      </w:r>
    </w:p>
    <w:p w14:paraId="2BA2D364" w14:textId="7070ACFF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Minor modifications to the existing requirements</w:t>
      </w:r>
    </w:p>
    <w:p w14:paraId="2DA9B623" w14:textId="6D56D2C3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Quality improvement</w:t>
      </w:r>
    </w:p>
    <w:p w14:paraId="14E285B8" w14:textId="69B9D231" w:rsidR="00F16A53" w:rsidRDefault="00AD3FC0" w:rsidP="00F16A53">
      <w:r>
        <w:t xml:space="preserve">Based on the discussion </w:t>
      </w:r>
      <w:r w:rsidR="007A7E1B">
        <w:t xml:space="preserve">above, it </w:t>
      </w:r>
      <w:r w:rsidR="00C80E1A">
        <w:t xml:space="preserve">therefore </w:t>
      </w:r>
      <w:r w:rsidR="007A7E1B">
        <w:t>propose</w:t>
      </w:r>
      <w:r w:rsidR="00C80E1A">
        <w:t>s:</w:t>
      </w:r>
      <w:r w:rsidR="007A7E1B">
        <w:t xml:space="preserve"> </w:t>
      </w:r>
    </w:p>
    <w:p w14:paraId="6FA2466D" w14:textId="766CFBD3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1:</w:t>
      </w:r>
      <w:r>
        <w:t xml:space="preserve"> </w:t>
      </w:r>
      <w:r w:rsidRPr="00C80E1A">
        <w:t>Rel-18 service requirements clean-up in TS 22.</w:t>
      </w:r>
      <w:r w:rsidR="000E652A">
        <w:t>10</w:t>
      </w:r>
      <w:r w:rsidR="00255095">
        <w:t>4</w:t>
      </w:r>
      <w:r>
        <w:t xml:space="preserve"> should be based on the related CRs.</w:t>
      </w:r>
    </w:p>
    <w:p w14:paraId="42070033" w14:textId="4F5B2071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</w:t>
      </w:r>
      <w:r>
        <w:rPr>
          <w:b/>
        </w:rPr>
        <w:t>2</w:t>
      </w:r>
      <w:r w:rsidRPr="00FB5230">
        <w:rPr>
          <w:b/>
        </w:rPr>
        <w:t>:</w:t>
      </w:r>
      <w:r>
        <w:t xml:space="preserve"> Rel-18 clean-up </w:t>
      </w:r>
      <w:r w:rsidR="00F341CF" w:rsidRPr="00C80E1A">
        <w:t>in TS 22.</w:t>
      </w:r>
      <w:r w:rsidR="000E652A">
        <w:t>10</w:t>
      </w:r>
      <w:r w:rsidR="00255095">
        <w:t>4</w:t>
      </w:r>
      <w:r w:rsidR="00F341CF">
        <w:t xml:space="preserve"> </w:t>
      </w:r>
      <w:r>
        <w:t>should focus on SA1</w:t>
      </w:r>
      <w:r w:rsidR="00F341CF">
        <w:t xml:space="preserve"> </w:t>
      </w:r>
      <w:r>
        <w:t>WIs related CRs.</w:t>
      </w:r>
      <w:r w:rsidR="00F341CF">
        <w:t xml:space="preserve"> All CRs should be considered, especially </w:t>
      </w:r>
      <w:r>
        <w:t>for WIs with CRs to multiple SA1 specifications</w:t>
      </w:r>
      <w:r w:rsidR="00F341CF">
        <w:t>.</w:t>
      </w:r>
    </w:p>
    <w:p w14:paraId="3A01BD42" w14:textId="4CD486E8" w:rsidR="00F341CF" w:rsidRDefault="00F341CF" w:rsidP="00F341CF">
      <w:r>
        <w:rPr>
          <w:b/>
        </w:rPr>
        <w:t>Proposal</w:t>
      </w:r>
      <w:r w:rsidRPr="00FB5230">
        <w:rPr>
          <w:b/>
        </w:rPr>
        <w:t xml:space="preserve"> </w:t>
      </w:r>
      <w:r>
        <w:rPr>
          <w:b/>
        </w:rPr>
        <w:t>3</w:t>
      </w:r>
      <w:r w:rsidRPr="00FB5230">
        <w:rPr>
          <w:b/>
        </w:rPr>
        <w:t>:</w:t>
      </w:r>
      <w:r>
        <w:t xml:space="preserve"> Rel-18 clean-up may not be necessary in the following cases:</w:t>
      </w:r>
    </w:p>
    <w:p w14:paraId="1417F385" w14:textId="77777777" w:rsidR="00255095" w:rsidRPr="00255095" w:rsidRDefault="00255095" w:rsidP="00255095">
      <w:pPr>
        <w:pStyle w:val="ListParagraph"/>
        <w:numPr>
          <w:ilvl w:val="0"/>
          <w:numId w:val="5"/>
        </w:numPr>
      </w:pPr>
      <w:r w:rsidRPr="00255095">
        <w:t>WIs introducing only informative changes;</w:t>
      </w:r>
    </w:p>
    <w:p w14:paraId="6BBEBBAF" w14:textId="79A9DA0B" w:rsidR="00F341CF" w:rsidRDefault="00F341CF" w:rsidP="006F4D6E">
      <w:pPr>
        <w:pStyle w:val="ListParagraph"/>
        <w:numPr>
          <w:ilvl w:val="0"/>
          <w:numId w:val="5"/>
        </w:numPr>
      </w:pPr>
      <w:r>
        <w:t>CRs for q</w:t>
      </w:r>
      <w:r w:rsidRPr="001D39BB">
        <w:t>uality improvement</w:t>
      </w:r>
      <w:r>
        <w:t>.</w:t>
      </w:r>
    </w:p>
    <w:p w14:paraId="2692D85E" w14:textId="595ABC47" w:rsidR="0033020B" w:rsidRDefault="0033020B" w:rsidP="0033020B">
      <w:r w:rsidRPr="0033020B">
        <w:rPr>
          <w:b/>
        </w:rPr>
        <w:t xml:space="preserve">Proposal </w:t>
      </w:r>
      <w:r>
        <w:rPr>
          <w:b/>
        </w:rPr>
        <w:t>4</w:t>
      </w:r>
      <w:r w:rsidRPr="0033020B">
        <w:rPr>
          <w:b/>
        </w:rPr>
        <w:t>:</w:t>
      </w:r>
      <w:r>
        <w:t xml:space="preserve"> </w:t>
      </w:r>
      <w:r w:rsidR="0009324D">
        <w:t xml:space="preserve">As a general way forward, </w:t>
      </w:r>
      <w:r>
        <w:t>the table</w:t>
      </w:r>
      <w:r w:rsidR="0009324D">
        <w:t xml:space="preserve"> in the discussion section should be endorsed</w:t>
      </w:r>
      <w:r>
        <w:t xml:space="preserve"> as a basis for Rel-18 clean-up </w:t>
      </w:r>
      <w:r w:rsidRPr="00C80E1A">
        <w:t>in TS 22.</w:t>
      </w:r>
      <w:r w:rsidR="000E652A">
        <w:t>10</w:t>
      </w:r>
      <w:r w:rsidR="00255095">
        <w:t>4</w:t>
      </w:r>
      <w:r>
        <w:t>.</w:t>
      </w:r>
    </w:p>
    <w:p w14:paraId="18C1933F" w14:textId="77777777" w:rsidR="00C80E1A" w:rsidRPr="00C80E1A" w:rsidRDefault="00C80E1A" w:rsidP="00F16A53">
      <w:pPr>
        <w:rPr>
          <w:noProof/>
        </w:rPr>
      </w:pPr>
    </w:p>
    <w:p w14:paraId="4C9E4FC6" w14:textId="77777777" w:rsidR="00F16A53" w:rsidRPr="00FB5230" w:rsidRDefault="00F16A53" w:rsidP="00AD3FC0"/>
    <w:sectPr w:rsidR="00F16A53" w:rsidRPr="00FB5230" w:rsidSect="00F51E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6073" w16cex:dateUtc="2023-05-11T10:39:00Z"/>
  <w16cex:commentExtensible w16cex:durableId="28076118" w16cex:dateUtc="2023-05-11T10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D1502" w14:textId="77777777" w:rsidR="00C11287" w:rsidRDefault="00C11287">
      <w:r>
        <w:separator/>
      </w:r>
    </w:p>
  </w:endnote>
  <w:endnote w:type="continuationSeparator" w:id="0">
    <w:p w14:paraId="574718A4" w14:textId="77777777" w:rsidR="00C11287" w:rsidRDefault="00C1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823C7" w14:textId="77777777" w:rsidR="00C11287" w:rsidRDefault="00C11287">
      <w:r>
        <w:separator/>
      </w:r>
    </w:p>
  </w:footnote>
  <w:footnote w:type="continuationSeparator" w:id="0">
    <w:p w14:paraId="05BB4295" w14:textId="77777777" w:rsidR="00C11287" w:rsidRDefault="00C11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844DF8"/>
    <w:multiLevelType w:val="hybridMultilevel"/>
    <w:tmpl w:val="CF0A3448"/>
    <w:lvl w:ilvl="0" w:tplc="560C819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3AC"/>
    <w:rsid w:val="00014DF0"/>
    <w:rsid w:val="00033397"/>
    <w:rsid w:val="00040095"/>
    <w:rsid w:val="00051834"/>
    <w:rsid w:val="00054A22"/>
    <w:rsid w:val="00062023"/>
    <w:rsid w:val="00063D46"/>
    <w:rsid w:val="000650BC"/>
    <w:rsid w:val="000655A6"/>
    <w:rsid w:val="0006766E"/>
    <w:rsid w:val="0007095C"/>
    <w:rsid w:val="0007229C"/>
    <w:rsid w:val="00077487"/>
    <w:rsid w:val="00080512"/>
    <w:rsid w:val="0008073A"/>
    <w:rsid w:val="000907E2"/>
    <w:rsid w:val="000911AA"/>
    <w:rsid w:val="0009324D"/>
    <w:rsid w:val="000A033E"/>
    <w:rsid w:val="000A2334"/>
    <w:rsid w:val="000A67F8"/>
    <w:rsid w:val="000B2358"/>
    <w:rsid w:val="000B2482"/>
    <w:rsid w:val="000C47C3"/>
    <w:rsid w:val="000C5361"/>
    <w:rsid w:val="000C7874"/>
    <w:rsid w:val="000D0110"/>
    <w:rsid w:val="000D58AB"/>
    <w:rsid w:val="000E652A"/>
    <w:rsid w:val="000E7703"/>
    <w:rsid w:val="000F52C6"/>
    <w:rsid w:val="00105127"/>
    <w:rsid w:val="00110269"/>
    <w:rsid w:val="00110752"/>
    <w:rsid w:val="001215AE"/>
    <w:rsid w:val="00130850"/>
    <w:rsid w:val="00133525"/>
    <w:rsid w:val="001416F4"/>
    <w:rsid w:val="0015146D"/>
    <w:rsid w:val="001566D4"/>
    <w:rsid w:val="001659FF"/>
    <w:rsid w:val="00174665"/>
    <w:rsid w:val="0018476F"/>
    <w:rsid w:val="00196DF9"/>
    <w:rsid w:val="001A1454"/>
    <w:rsid w:val="001A24A9"/>
    <w:rsid w:val="001A4C42"/>
    <w:rsid w:val="001A7420"/>
    <w:rsid w:val="001B6637"/>
    <w:rsid w:val="001C21C3"/>
    <w:rsid w:val="001C61BD"/>
    <w:rsid w:val="001D02C2"/>
    <w:rsid w:val="001D0795"/>
    <w:rsid w:val="001D0CEC"/>
    <w:rsid w:val="001D39BB"/>
    <w:rsid w:val="001E1124"/>
    <w:rsid w:val="001E42A5"/>
    <w:rsid w:val="001F0C1D"/>
    <w:rsid w:val="001F1132"/>
    <w:rsid w:val="001F168B"/>
    <w:rsid w:val="001F5835"/>
    <w:rsid w:val="00206D3D"/>
    <w:rsid w:val="00210378"/>
    <w:rsid w:val="00210DB6"/>
    <w:rsid w:val="00216E4D"/>
    <w:rsid w:val="0022365D"/>
    <w:rsid w:val="00223E94"/>
    <w:rsid w:val="00230426"/>
    <w:rsid w:val="00230CE3"/>
    <w:rsid w:val="00232597"/>
    <w:rsid w:val="002347A2"/>
    <w:rsid w:val="0024606F"/>
    <w:rsid w:val="00255095"/>
    <w:rsid w:val="002577A9"/>
    <w:rsid w:val="00260758"/>
    <w:rsid w:val="00261F3F"/>
    <w:rsid w:val="0026483D"/>
    <w:rsid w:val="002675F0"/>
    <w:rsid w:val="002723A3"/>
    <w:rsid w:val="002727C3"/>
    <w:rsid w:val="002760EE"/>
    <w:rsid w:val="0028698B"/>
    <w:rsid w:val="002913E2"/>
    <w:rsid w:val="002935C3"/>
    <w:rsid w:val="002A2D4B"/>
    <w:rsid w:val="002A4E3A"/>
    <w:rsid w:val="002B6339"/>
    <w:rsid w:val="002B6DF0"/>
    <w:rsid w:val="002B7BB0"/>
    <w:rsid w:val="002C33E8"/>
    <w:rsid w:val="002D2B39"/>
    <w:rsid w:val="002D56AF"/>
    <w:rsid w:val="002D763F"/>
    <w:rsid w:val="002E00EE"/>
    <w:rsid w:val="002F3D93"/>
    <w:rsid w:val="002F7821"/>
    <w:rsid w:val="00303CCC"/>
    <w:rsid w:val="003130EC"/>
    <w:rsid w:val="003172DC"/>
    <w:rsid w:val="0033020B"/>
    <w:rsid w:val="00331340"/>
    <w:rsid w:val="003321EB"/>
    <w:rsid w:val="00337DFF"/>
    <w:rsid w:val="0035143B"/>
    <w:rsid w:val="0035462D"/>
    <w:rsid w:val="00355F21"/>
    <w:rsid w:val="00356555"/>
    <w:rsid w:val="00362D93"/>
    <w:rsid w:val="00372545"/>
    <w:rsid w:val="003733EC"/>
    <w:rsid w:val="003765B8"/>
    <w:rsid w:val="00377A78"/>
    <w:rsid w:val="00385A0D"/>
    <w:rsid w:val="00387776"/>
    <w:rsid w:val="00390EB4"/>
    <w:rsid w:val="003924C6"/>
    <w:rsid w:val="00393209"/>
    <w:rsid w:val="003A005B"/>
    <w:rsid w:val="003A34B8"/>
    <w:rsid w:val="003A44F0"/>
    <w:rsid w:val="003C0266"/>
    <w:rsid w:val="003C0D48"/>
    <w:rsid w:val="003C3971"/>
    <w:rsid w:val="003D16B2"/>
    <w:rsid w:val="003E3D4F"/>
    <w:rsid w:val="003E4D20"/>
    <w:rsid w:val="003F37DC"/>
    <w:rsid w:val="00403A5F"/>
    <w:rsid w:val="00411BB8"/>
    <w:rsid w:val="00413860"/>
    <w:rsid w:val="00423334"/>
    <w:rsid w:val="00426DC1"/>
    <w:rsid w:val="0043370C"/>
    <w:rsid w:val="004345EC"/>
    <w:rsid w:val="00440C3F"/>
    <w:rsid w:val="00442BD8"/>
    <w:rsid w:val="00464EF1"/>
    <w:rsid w:val="00465515"/>
    <w:rsid w:val="004814EA"/>
    <w:rsid w:val="004849B5"/>
    <w:rsid w:val="00486B48"/>
    <w:rsid w:val="0049751D"/>
    <w:rsid w:val="004B51A8"/>
    <w:rsid w:val="004B7627"/>
    <w:rsid w:val="004C30AC"/>
    <w:rsid w:val="004C5962"/>
    <w:rsid w:val="004C6BAE"/>
    <w:rsid w:val="004D3578"/>
    <w:rsid w:val="004E213A"/>
    <w:rsid w:val="004E5329"/>
    <w:rsid w:val="004F0988"/>
    <w:rsid w:val="004F3340"/>
    <w:rsid w:val="00522960"/>
    <w:rsid w:val="0053388B"/>
    <w:rsid w:val="00535773"/>
    <w:rsid w:val="00543E6C"/>
    <w:rsid w:val="005455E9"/>
    <w:rsid w:val="00551006"/>
    <w:rsid w:val="005616CA"/>
    <w:rsid w:val="005642F8"/>
    <w:rsid w:val="00565087"/>
    <w:rsid w:val="0056544B"/>
    <w:rsid w:val="00567CAA"/>
    <w:rsid w:val="005748D1"/>
    <w:rsid w:val="00582A31"/>
    <w:rsid w:val="00591383"/>
    <w:rsid w:val="00591390"/>
    <w:rsid w:val="00597B11"/>
    <w:rsid w:val="005B690A"/>
    <w:rsid w:val="005B7262"/>
    <w:rsid w:val="005C0974"/>
    <w:rsid w:val="005C1245"/>
    <w:rsid w:val="005C575D"/>
    <w:rsid w:val="005D2E01"/>
    <w:rsid w:val="005D4DA6"/>
    <w:rsid w:val="005D7526"/>
    <w:rsid w:val="005E4BB2"/>
    <w:rsid w:val="005F788A"/>
    <w:rsid w:val="00602AEA"/>
    <w:rsid w:val="006121B0"/>
    <w:rsid w:val="0061377C"/>
    <w:rsid w:val="00614FDF"/>
    <w:rsid w:val="00616385"/>
    <w:rsid w:val="00622D92"/>
    <w:rsid w:val="00624E11"/>
    <w:rsid w:val="00626457"/>
    <w:rsid w:val="0063543D"/>
    <w:rsid w:val="006378C2"/>
    <w:rsid w:val="006417AC"/>
    <w:rsid w:val="00647114"/>
    <w:rsid w:val="00656E15"/>
    <w:rsid w:val="0066664D"/>
    <w:rsid w:val="006779E6"/>
    <w:rsid w:val="0068324E"/>
    <w:rsid w:val="0068786E"/>
    <w:rsid w:val="006912E9"/>
    <w:rsid w:val="00696672"/>
    <w:rsid w:val="00697471"/>
    <w:rsid w:val="006A323F"/>
    <w:rsid w:val="006B22A3"/>
    <w:rsid w:val="006B30D0"/>
    <w:rsid w:val="006C3D95"/>
    <w:rsid w:val="006C57D2"/>
    <w:rsid w:val="006E5C86"/>
    <w:rsid w:val="00701116"/>
    <w:rsid w:val="007035DC"/>
    <w:rsid w:val="007069CB"/>
    <w:rsid w:val="0071174C"/>
    <w:rsid w:val="00713C44"/>
    <w:rsid w:val="00720234"/>
    <w:rsid w:val="007325C3"/>
    <w:rsid w:val="00734A5B"/>
    <w:rsid w:val="0074026F"/>
    <w:rsid w:val="007429F6"/>
    <w:rsid w:val="00743C02"/>
    <w:rsid w:val="00744D99"/>
    <w:rsid w:val="00744E76"/>
    <w:rsid w:val="00762D12"/>
    <w:rsid w:val="007649EB"/>
    <w:rsid w:val="00765EA3"/>
    <w:rsid w:val="00774DA4"/>
    <w:rsid w:val="00781B9D"/>
    <w:rsid w:val="00781EF7"/>
    <w:rsid w:val="00781F0F"/>
    <w:rsid w:val="00783ECF"/>
    <w:rsid w:val="007A0F3E"/>
    <w:rsid w:val="007A1CAA"/>
    <w:rsid w:val="007A7E1B"/>
    <w:rsid w:val="007B600E"/>
    <w:rsid w:val="007B78D0"/>
    <w:rsid w:val="007C3EAD"/>
    <w:rsid w:val="007D2486"/>
    <w:rsid w:val="007D440E"/>
    <w:rsid w:val="007D6B36"/>
    <w:rsid w:val="007D7ADA"/>
    <w:rsid w:val="007F0F4A"/>
    <w:rsid w:val="007F2E55"/>
    <w:rsid w:val="008028A4"/>
    <w:rsid w:val="00810A83"/>
    <w:rsid w:val="00817BD6"/>
    <w:rsid w:val="008254CF"/>
    <w:rsid w:val="008254F9"/>
    <w:rsid w:val="00830747"/>
    <w:rsid w:val="008329F1"/>
    <w:rsid w:val="0083374E"/>
    <w:rsid w:val="008356CB"/>
    <w:rsid w:val="008359C5"/>
    <w:rsid w:val="008438D0"/>
    <w:rsid w:val="00852C2F"/>
    <w:rsid w:val="00862BF7"/>
    <w:rsid w:val="0086463A"/>
    <w:rsid w:val="0087373D"/>
    <w:rsid w:val="00873A27"/>
    <w:rsid w:val="008768CA"/>
    <w:rsid w:val="0088060E"/>
    <w:rsid w:val="008813FE"/>
    <w:rsid w:val="00882971"/>
    <w:rsid w:val="008851D8"/>
    <w:rsid w:val="008867FD"/>
    <w:rsid w:val="00887BBE"/>
    <w:rsid w:val="00890DE2"/>
    <w:rsid w:val="00897296"/>
    <w:rsid w:val="008A24ED"/>
    <w:rsid w:val="008A41BA"/>
    <w:rsid w:val="008B000D"/>
    <w:rsid w:val="008B34C5"/>
    <w:rsid w:val="008B56EF"/>
    <w:rsid w:val="008C384C"/>
    <w:rsid w:val="008D41FF"/>
    <w:rsid w:val="008D6070"/>
    <w:rsid w:val="008E02DF"/>
    <w:rsid w:val="008E2D68"/>
    <w:rsid w:val="008E6756"/>
    <w:rsid w:val="008F2EF2"/>
    <w:rsid w:val="0090271F"/>
    <w:rsid w:val="00902C75"/>
    <w:rsid w:val="00902E23"/>
    <w:rsid w:val="009114D7"/>
    <w:rsid w:val="0091348E"/>
    <w:rsid w:val="00917CCB"/>
    <w:rsid w:val="00922C9D"/>
    <w:rsid w:val="00925E86"/>
    <w:rsid w:val="00933FB0"/>
    <w:rsid w:val="0093429F"/>
    <w:rsid w:val="00934E7A"/>
    <w:rsid w:val="00942DE8"/>
    <w:rsid w:val="00942EC2"/>
    <w:rsid w:val="009460FE"/>
    <w:rsid w:val="00953F39"/>
    <w:rsid w:val="0095652B"/>
    <w:rsid w:val="009751A3"/>
    <w:rsid w:val="009A4421"/>
    <w:rsid w:val="009B2356"/>
    <w:rsid w:val="009C130A"/>
    <w:rsid w:val="009C24BE"/>
    <w:rsid w:val="009C366B"/>
    <w:rsid w:val="009C770B"/>
    <w:rsid w:val="009D4018"/>
    <w:rsid w:val="009E1F58"/>
    <w:rsid w:val="009F14E4"/>
    <w:rsid w:val="009F2D26"/>
    <w:rsid w:val="009F37B7"/>
    <w:rsid w:val="009F4A35"/>
    <w:rsid w:val="009F5662"/>
    <w:rsid w:val="00A0465E"/>
    <w:rsid w:val="00A106E3"/>
    <w:rsid w:val="00A10F02"/>
    <w:rsid w:val="00A14AB1"/>
    <w:rsid w:val="00A152AF"/>
    <w:rsid w:val="00A164B4"/>
    <w:rsid w:val="00A26956"/>
    <w:rsid w:val="00A27486"/>
    <w:rsid w:val="00A27EC1"/>
    <w:rsid w:val="00A3262B"/>
    <w:rsid w:val="00A43E29"/>
    <w:rsid w:val="00A51EEA"/>
    <w:rsid w:val="00A53724"/>
    <w:rsid w:val="00A55DE2"/>
    <w:rsid w:val="00A56066"/>
    <w:rsid w:val="00A572BC"/>
    <w:rsid w:val="00A64A45"/>
    <w:rsid w:val="00A67B03"/>
    <w:rsid w:val="00A71562"/>
    <w:rsid w:val="00A73129"/>
    <w:rsid w:val="00A82346"/>
    <w:rsid w:val="00A92BA1"/>
    <w:rsid w:val="00A95A32"/>
    <w:rsid w:val="00AA1973"/>
    <w:rsid w:val="00AB4A5D"/>
    <w:rsid w:val="00AC6BC6"/>
    <w:rsid w:val="00AD3FC0"/>
    <w:rsid w:val="00AE14D0"/>
    <w:rsid w:val="00AE4802"/>
    <w:rsid w:val="00AE65E2"/>
    <w:rsid w:val="00AE68E7"/>
    <w:rsid w:val="00AF1460"/>
    <w:rsid w:val="00AF1B2A"/>
    <w:rsid w:val="00B04E89"/>
    <w:rsid w:val="00B14871"/>
    <w:rsid w:val="00B151D0"/>
    <w:rsid w:val="00B15449"/>
    <w:rsid w:val="00B27118"/>
    <w:rsid w:val="00B30353"/>
    <w:rsid w:val="00B40BBC"/>
    <w:rsid w:val="00B45D40"/>
    <w:rsid w:val="00B47366"/>
    <w:rsid w:val="00B51D1A"/>
    <w:rsid w:val="00B525AD"/>
    <w:rsid w:val="00B52E0A"/>
    <w:rsid w:val="00B67B3B"/>
    <w:rsid w:val="00B76264"/>
    <w:rsid w:val="00B777D2"/>
    <w:rsid w:val="00B859D5"/>
    <w:rsid w:val="00B86067"/>
    <w:rsid w:val="00B9069C"/>
    <w:rsid w:val="00B93086"/>
    <w:rsid w:val="00B942A4"/>
    <w:rsid w:val="00B978E3"/>
    <w:rsid w:val="00BA19ED"/>
    <w:rsid w:val="00BA4B8D"/>
    <w:rsid w:val="00BC0F7D"/>
    <w:rsid w:val="00BC38D3"/>
    <w:rsid w:val="00BC3966"/>
    <w:rsid w:val="00BC6E07"/>
    <w:rsid w:val="00BD7449"/>
    <w:rsid w:val="00BD7D31"/>
    <w:rsid w:val="00BE3255"/>
    <w:rsid w:val="00BF128E"/>
    <w:rsid w:val="00BF1A01"/>
    <w:rsid w:val="00BF5801"/>
    <w:rsid w:val="00C02189"/>
    <w:rsid w:val="00C04F90"/>
    <w:rsid w:val="00C074DD"/>
    <w:rsid w:val="00C11287"/>
    <w:rsid w:val="00C141B7"/>
    <w:rsid w:val="00C14455"/>
    <w:rsid w:val="00C1496A"/>
    <w:rsid w:val="00C24FA5"/>
    <w:rsid w:val="00C33079"/>
    <w:rsid w:val="00C45231"/>
    <w:rsid w:val="00C459B4"/>
    <w:rsid w:val="00C551FF"/>
    <w:rsid w:val="00C611E3"/>
    <w:rsid w:val="00C72833"/>
    <w:rsid w:val="00C80E1A"/>
    <w:rsid w:val="00C80F1D"/>
    <w:rsid w:val="00C91962"/>
    <w:rsid w:val="00C9265B"/>
    <w:rsid w:val="00C93F40"/>
    <w:rsid w:val="00C96073"/>
    <w:rsid w:val="00C96682"/>
    <w:rsid w:val="00CA3D0C"/>
    <w:rsid w:val="00CA4C49"/>
    <w:rsid w:val="00CA4F13"/>
    <w:rsid w:val="00CB4BD6"/>
    <w:rsid w:val="00CC5F1C"/>
    <w:rsid w:val="00CD24BA"/>
    <w:rsid w:val="00CD524B"/>
    <w:rsid w:val="00CE6A9C"/>
    <w:rsid w:val="00CE6EF2"/>
    <w:rsid w:val="00CF4751"/>
    <w:rsid w:val="00CF7DD6"/>
    <w:rsid w:val="00D06624"/>
    <w:rsid w:val="00D24CB9"/>
    <w:rsid w:val="00D3293B"/>
    <w:rsid w:val="00D35DE6"/>
    <w:rsid w:val="00D4006D"/>
    <w:rsid w:val="00D558A7"/>
    <w:rsid w:val="00D57972"/>
    <w:rsid w:val="00D601A8"/>
    <w:rsid w:val="00D63BAA"/>
    <w:rsid w:val="00D64B31"/>
    <w:rsid w:val="00D64D9E"/>
    <w:rsid w:val="00D675A9"/>
    <w:rsid w:val="00D738D6"/>
    <w:rsid w:val="00D755EB"/>
    <w:rsid w:val="00D76048"/>
    <w:rsid w:val="00D81B83"/>
    <w:rsid w:val="00D82E6F"/>
    <w:rsid w:val="00D85F49"/>
    <w:rsid w:val="00D87E00"/>
    <w:rsid w:val="00D9134D"/>
    <w:rsid w:val="00D91CCD"/>
    <w:rsid w:val="00D929DF"/>
    <w:rsid w:val="00D9333B"/>
    <w:rsid w:val="00DA66B6"/>
    <w:rsid w:val="00DA7A03"/>
    <w:rsid w:val="00DB1818"/>
    <w:rsid w:val="00DB5C85"/>
    <w:rsid w:val="00DC1664"/>
    <w:rsid w:val="00DC309B"/>
    <w:rsid w:val="00DC4DA2"/>
    <w:rsid w:val="00DD4C17"/>
    <w:rsid w:val="00DD5713"/>
    <w:rsid w:val="00DD74A5"/>
    <w:rsid w:val="00DE285B"/>
    <w:rsid w:val="00DF2B1F"/>
    <w:rsid w:val="00DF62CD"/>
    <w:rsid w:val="00E04EE5"/>
    <w:rsid w:val="00E16509"/>
    <w:rsid w:val="00E27277"/>
    <w:rsid w:val="00E4309A"/>
    <w:rsid w:val="00E44582"/>
    <w:rsid w:val="00E44F7E"/>
    <w:rsid w:val="00E5694A"/>
    <w:rsid w:val="00E601E7"/>
    <w:rsid w:val="00E60497"/>
    <w:rsid w:val="00E61A50"/>
    <w:rsid w:val="00E66326"/>
    <w:rsid w:val="00E714C4"/>
    <w:rsid w:val="00E72D96"/>
    <w:rsid w:val="00E7426F"/>
    <w:rsid w:val="00E77645"/>
    <w:rsid w:val="00E83E23"/>
    <w:rsid w:val="00E92FE2"/>
    <w:rsid w:val="00E934AE"/>
    <w:rsid w:val="00E94CFF"/>
    <w:rsid w:val="00E96342"/>
    <w:rsid w:val="00EA15B0"/>
    <w:rsid w:val="00EA5EA7"/>
    <w:rsid w:val="00EB3054"/>
    <w:rsid w:val="00EB5CFF"/>
    <w:rsid w:val="00EC1D5A"/>
    <w:rsid w:val="00EC4A25"/>
    <w:rsid w:val="00ED6901"/>
    <w:rsid w:val="00ED7647"/>
    <w:rsid w:val="00EF608C"/>
    <w:rsid w:val="00F025A2"/>
    <w:rsid w:val="00F04712"/>
    <w:rsid w:val="00F13360"/>
    <w:rsid w:val="00F16A53"/>
    <w:rsid w:val="00F22EC7"/>
    <w:rsid w:val="00F2430C"/>
    <w:rsid w:val="00F2431B"/>
    <w:rsid w:val="00F325C8"/>
    <w:rsid w:val="00F341CF"/>
    <w:rsid w:val="00F4790C"/>
    <w:rsid w:val="00F51EB6"/>
    <w:rsid w:val="00F60514"/>
    <w:rsid w:val="00F61832"/>
    <w:rsid w:val="00F61A19"/>
    <w:rsid w:val="00F653B8"/>
    <w:rsid w:val="00F657F9"/>
    <w:rsid w:val="00F6650D"/>
    <w:rsid w:val="00F9008D"/>
    <w:rsid w:val="00FA1266"/>
    <w:rsid w:val="00FA7058"/>
    <w:rsid w:val="00FB272C"/>
    <w:rsid w:val="00FB5230"/>
    <w:rsid w:val="00FC1192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customStyle="1" w:styleId="CRCoverPage">
    <w:name w:val="CR Cover Page"/>
    <w:rsid w:val="00077487"/>
    <w:pPr>
      <w:spacing w:after="120"/>
    </w:pPr>
    <w:rPr>
      <w:rFonts w:ascii="Arial" w:eastAsia="SimSun" w:hAnsi="Arial"/>
      <w:lang w:eastAsia="en-US"/>
    </w:rPr>
  </w:style>
  <w:style w:type="table" w:styleId="GridTable1Light">
    <w:name w:val="Grid Table 1 Light"/>
    <w:basedOn w:val="TableNormal"/>
    <w:uiPriority w:val="46"/>
    <w:rsid w:val="00077487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har">
    <w:name w:val="Editor's Note Char"/>
    <w:aliases w:val="EN Char"/>
    <w:link w:val="EditorsNote"/>
    <w:locked/>
    <w:rsid w:val="00261F3F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261F3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C536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5361"/>
    <w:rPr>
      <w:rFonts w:eastAsiaTheme="minorEastAsia"/>
      <w:b/>
      <w:bCs/>
      <w:lang w:eastAsia="en-US"/>
    </w:rPr>
  </w:style>
  <w:style w:type="paragraph" w:styleId="Revision">
    <w:name w:val="Revision"/>
    <w:hidden/>
    <w:uiPriority w:val="99"/>
    <w:semiHidden/>
    <w:rsid w:val="000D0110"/>
    <w:rPr>
      <w:lang w:eastAsia="en-US"/>
    </w:rPr>
  </w:style>
  <w:style w:type="paragraph" w:styleId="ListParagraph">
    <w:name w:val="List Paragraph"/>
    <w:basedOn w:val="Normal"/>
    <w:uiPriority w:val="34"/>
    <w:qFormat/>
    <w:rsid w:val="00216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12861-CBA2-4B65-9C25-CBA51F700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88BE1-36EC-43BA-8FC2-916AF7C56C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11AB46-A1D2-4D1D-A72E-B999849418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E99CB4-2839-476F-BC0A-65730B305F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FE9B87-820D-40BB-A053-AC358CFD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719</Words>
  <Characters>3497</Characters>
  <Application>Microsoft Office Word</Application>
  <DocSecurity>0</DocSecurity>
  <Lines>205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4048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Alice Li</dc:creator>
  <cp:lastModifiedBy>Alice Li</cp:lastModifiedBy>
  <cp:revision>4</cp:revision>
  <cp:lastPrinted>2019-02-25T14:05:00Z</cp:lastPrinted>
  <dcterms:created xsi:type="dcterms:W3CDTF">2024-02-16T09:22:00Z</dcterms:created>
  <dcterms:modified xsi:type="dcterms:W3CDTF">2024-02-16T14:03:00Z</dcterms:modified>
</cp:coreProperties>
</file>